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517820" w:rsidRPr="00EC244D" w:rsidTr="008A2226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:rsidR="00517820" w:rsidRPr="00EC244D" w:rsidRDefault="00517820" w:rsidP="008A2226">
            <w:pPr>
              <w:pStyle w:val="p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820" w:rsidRPr="00EC244D" w:rsidRDefault="00517820" w:rsidP="008A2226">
            <w:pPr>
              <w:pStyle w:val="p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820" w:rsidRPr="00EC244D" w:rsidRDefault="00517820" w:rsidP="008A2226">
            <w:pPr>
              <w:pStyle w:val="tableCenter"/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EC244D">
              <w:rPr>
                <w:rFonts w:ascii="Times New Roman" w:hAnsi="Times New Roman" w:cs="Times New Roman"/>
                <w:sz w:val="24"/>
                <w:szCs w:val="24"/>
              </w:rPr>
              <w:t>pieczęć wykonawcy</w:t>
            </w:r>
          </w:p>
        </w:tc>
      </w:tr>
    </w:tbl>
    <w:p w:rsidR="00517820" w:rsidRPr="00EC244D" w:rsidRDefault="00517820" w:rsidP="00517820">
      <w:pPr>
        <w:pStyle w:val="p"/>
        <w:rPr>
          <w:rFonts w:ascii="Times New Roman" w:hAnsi="Times New Roman" w:cs="Times New Roman"/>
          <w:sz w:val="24"/>
          <w:szCs w:val="24"/>
        </w:rPr>
      </w:pPr>
    </w:p>
    <w:p w:rsidR="004B56FE" w:rsidRPr="004B56FE" w:rsidRDefault="001C7D59" w:rsidP="004B56FE">
      <w:pPr>
        <w:widowControl w:val="0"/>
        <w:adjustRightInd w:val="0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7D59">
        <w:rPr>
          <w:rFonts w:ascii="Times New Roman" w:eastAsia="Times New Roman" w:hAnsi="Times New Roman" w:cs="Times New Roman"/>
          <w:b/>
          <w:sz w:val="24"/>
          <w:szCs w:val="24"/>
        </w:rPr>
        <w:t>Odbiór, transport i zagospodarowanie odpadów komunalnych z terenu Gminy i Miasta Odolanów  (sektor 1)</w:t>
      </w:r>
    </w:p>
    <w:p w:rsidR="00517820" w:rsidRPr="00EC244D" w:rsidRDefault="00517820" w:rsidP="00517820">
      <w:pPr>
        <w:pStyle w:val="p"/>
        <w:rPr>
          <w:rFonts w:ascii="Times New Roman" w:hAnsi="Times New Roman" w:cs="Times New Roman"/>
          <w:sz w:val="24"/>
          <w:szCs w:val="24"/>
        </w:rPr>
      </w:pPr>
    </w:p>
    <w:p w:rsidR="00BF549F" w:rsidRDefault="00BF549F" w:rsidP="00517820">
      <w:pPr>
        <w:pStyle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7820" w:rsidRPr="00EC244D" w:rsidRDefault="00517820" w:rsidP="00517820">
      <w:pPr>
        <w:pStyle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44D">
        <w:rPr>
          <w:rFonts w:ascii="Times New Roman" w:hAnsi="Times New Roman" w:cs="Times New Roman"/>
          <w:sz w:val="24"/>
          <w:szCs w:val="24"/>
        </w:rPr>
        <w:t>......................................., .......................................</w:t>
      </w:r>
    </w:p>
    <w:p w:rsidR="00517820" w:rsidRPr="003372CE" w:rsidRDefault="00517820" w:rsidP="00517820">
      <w:pPr>
        <w:pStyle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44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</w:r>
      <w:r w:rsidRPr="003372CE">
        <w:rPr>
          <w:rFonts w:ascii="Times New Roman" w:hAnsi="Times New Roman" w:cs="Times New Roman"/>
          <w:sz w:val="24"/>
          <w:szCs w:val="24"/>
        </w:rPr>
        <w:tab/>
        <w:t xml:space="preserve">miejsce </w:t>
      </w:r>
      <w:r w:rsidRPr="003372CE">
        <w:rPr>
          <w:rFonts w:ascii="Times New Roman" w:hAnsi="Times New Roman" w:cs="Times New Roman"/>
          <w:sz w:val="24"/>
          <w:szCs w:val="24"/>
        </w:rPr>
        <w:tab/>
        <w:t xml:space="preserve">                        dnia     </w:t>
      </w:r>
    </w:p>
    <w:p w:rsidR="00F50B70" w:rsidRPr="003372CE" w:rsidRDefault="00024A11" w:rsidP="00F50B70">
      <w:pPr>
        <w:pStyle w:val="p"/>
        <w:rPr>
          <w:rFonts w:ascii="Times New Roman" w:eastAsia="Times New Roman" w:hAnsi="Times New Roman" w:cs="Times New Roman"/>
          <w:b/>
          <w:sz w:val="24"/>
          <w:szCs w:val="20"/>
        </w:rPr>
      </w:pPr>
      <w:r w:rsidRPr="003372CE">
        <w:rPr>
          <w:rFonts w:ascii="Times New Roman" w:eastAsia="Times New Roman" w:hAnsi="Times New Roman" w:cs="Times New Roman"/>
          <w:b/>
          <w:sz w:val="24"/>
          <w:szCs w:val="20"/>
        </w:rPr>
        <w:t>Znak sprawy:</w:t>
      </w:r>
      <w:r w:rsidRPr="003372CE">
        <w:rPr>
          <w:rFonts w:ascii="Times New Roman" w:hAnsi="Times New Roman" w:cs="Times New Roman"/>
          <w:b/>
        </w:rPr>
        <w:t xml:space="preserve"> </w:t>
      </w:r>
      <w:r w:rsidR="001C7D59" w:rsidRPr="001C7D59">
        <w:rPr>
          <w:rFonts w:ascii="Times New Roman" w:hAnsi="Times New Roman" w:cs="Times New Roman"/>
          <w:b/>
        </w:rPr>
        <w:t>ZP.271.2.16.2021</w:t>
      </w:r>
    </w:p>
    <w:p w:rsidR="00F50B70" w:rsidRPr="00F50B70" w:rsidRDefault="00F50B70" w:rsidP="00F50B70">
      <w:pPr>
        <w:pStyle w:val="p"/>
        <w:rPr>
          <w:rFonts w:ascii="Times New Roman" w:eastAsia="Times New Roman" w:hAnsi="Times New Roman"/>
          <w:b/>
          <w:sz w:val="24"/>
          <w:szCs w:val="20"/>
        </w:rPr>
      </w:pPr>
      <w:r w:rsidRPr="00F50B70">
        <w:rPr>
          <w:rFonts w:ascii="Times New Roman" w:hAnsi="Times New Roman"/>
          <w:b/>
          <w:sz w:val="24"/>
        </w:rPr>
        <w:t xml:space="preserve">Załącznik nr </w:t>
      </w:r>
      <w:r w:rsidR="001C7D59" w:rsidRPr="001C7D59">
        <w:rPr>
          <w:rFonts w:ascii="Times New Roman" w:hAnsi="Times New Roman"/>
          <w:b/>
          <w:sz w:val="24"/>
        </w:rPr>
        <w:t>6</w:t>
      </w:r>
    </w:p>
    <w:p w:rsidR="00517820" w:rsidRPr="00EC244D" w:rsidRDefault="00517820" w:rsidP="00517820">
      <w:pPr>
        <w:pStyle w:val="p"/>
        <w:rPr>
          <w:rFonts w:ascii="Times New Roman" w:hAnsi="Times New Roman" w:cs="Times New Roman"/>
          <w:b/>
          <w:sz w:val="24"/>
          <w:szCs w:val="24"/>
        </w:rPr>
      </w:pPr>
    </w:p>
    <w:p w:rsidR="00517820" w:rsidRPr="00EC244D" w:rsidRDefault="00517820" w:rsidP="00517820">
      <w:pPr>
        <w:pStyle w:val="p"/>
        <w:rPr>
          <w:rFonts w:ascii="Times New Roman" w:hAnsi="Times New Roman" w:cs="Times New Roman"/>
          <w:sz w:val="24"/>
          <w:szCs w:val="24"/>
        </w:rPr>
      </w:pPr>
    </w:p>
    <w:p w:rsidR="0093342F" w:rsidRDefault="0093342F" w:rsidP="0093342F">
      <w:pPr>
        <w:pStyle w:val="center"/>
        <w:rPr>
          <w:rFonts w:ascii="Times New Roman" w:hAnsi="Times New Roman" w:cs="Times New Roman"/>
          <w:sz w:val="24"/>
          <w:szCs w:val="24"/>
        </w:rPr>
      </w:pPr>
      <w:r>
        <w:rPr>
          <w:rStyle w:val="bold"/>
          <w:rFonts w:ascii="Times New Roman" w:hAnsi="Times New Roman" w:cs="Times New Roman"/>
          <w:sz w:val="24"/>
          <w:szCs w:val="24"/>
        </w:rPr>
        <w:t>WYKAZ</w:t>
      </w:r>
    </w:p>
    <w:p w:rsidR="0093342F" w:rsidRDefault="0093342F" w:rsidP="0093342F">
      <w:pPr>
        <w:autoSpaceDE w:val="0"/>
        <w:autoSpaceDN w:val="0"/>
        <w:adjustRightInd w:val="0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dysponuję następującymi, w pełni sprawnymi jednostkami sprzętu (narzędziami oraz urządzeniami):</w:t>
      </w:r>
    </w:p>
    <w:tbl>
      <w:tblPr>
        <w:tblW w:w="9709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45" w:type="dxa"/>
          <w:right w:w="70" w:type="dxa"/>
        </w:tblCellMar>
        <w:tblLook w:val="04A0" w:firstRow="1" w:lastRow="0" w:firstColumn="1" w:lastColumn="0" w:noHBand="0" w:noVBand="1"/>
      </w:tblPr>
      <w:tblGrid>
        <w:gridCol w:w="493"/>
        <w:gridCol w:w="2546"/>
        <w:gridCol w:w="1844"/>
        <w:gridCol w:w="1132"/>
        <w:gridCol w:w="1315"/>
        <w:gridCol w:w="2379"/>
      </w:tblGrid>
      <w:tr w:rsidR="0093342F" w:rsidTr="00794123">
        <w:trPr>
          <w:trHeight w:val="1683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93342F" w:rsidRDefault="0093342F" w:rsidP="00794123">
            <w:pPr>
              <w:pStyle w:val="Normalny1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2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93342F" w:rsidRDefault="0093342F" w:rsidP="00794123">
            <w:pPr>
              <w:pStyle w:val="Normalny1"/>
              <w:spacing w:before="240" w:after="60" w:line="276" w:lineRule="auto"/>
              <w:jc w:val="center"/>
              <w:outlineLvl w:val="8"/>
              <w:rPr>
                <w:rFonts w:eastAsia="Calibri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Nazwa narzędzi i urządzeń technicznych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93342F" w:rsidRDefault="0093342F" w:rsidP="00794123">
            <w:pPr>
              <w:pStyle w:val="Normalny1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Opis, (nazwa, marka, nr rejestracyjny pojazdu, nazwa pojazdu, nazwa zainstalowanego systemu do monitoringu)</w:t>
            </w: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93342F" w:rsidRDefault="0093342F" w:rsidP="00794123">
            <w:pPr>
              <w:pStyle w:val="Normalny1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Norma emisji spalin</w:t>
            </w:r>
          </w:p>
        </w:tc>
        <w:tc>
          <w:tcPr>
            <w:tcW w:w="1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93342F" w:rsidRDefault="0093342F" w:rsidP="00794123">
            <w:pPr>
              <w:pStyle w:val="Normalny1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Liczba sztuk</w:t>
            </w:r>
          </w:p>
        </w:tc>
        <w:tc>
          <w:tcPr>
            <w:tcW w:w="23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3342F" w:rsidRDefault="0093342F" w:rsidP="00794123">
            <w:pPr>
              <w:pStyle w:val="Normalny1"/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PODSTAWA DO DYSPONOWANIA ZASOBAMI</w:t>
            </w:r>
          </w:p>
          <w:p w:rsidR="0093342F" w:rsidRDefault="0093342F" w:rsidP="00794123">
            <w:pPr>
              <w:pStyle w:val="Normalny1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(wskazanie np. własność wykonawcy, umowa najmu, zobowiązanie podmiotu trzeciego itp.)</w:t>
            </w:r>
          </w:p>
        </w:tc>
      </w:tr>
      <w:tr w:rsidR="0093342F" w:rsidTr="00794123">
        <w:trPr>
          <w:trHeight w:val="70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93342F" w:rsidRDefault="0093342F" w:rsidP="00794123">
            <w:pPr>
              <w:pStyle w:val="Normalny1"/>
              <w:spacing w:after="200" w:line="276" w:lineRule="auto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  <w:p w:rsidR="0093342F" w:rsidRDefault="0093342F" w:rsidP="00794123">
            <w:pPr>
              <w:pStyle w:val="Normalny1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1.</w:t>
            </w:r>
          </w:p>
          <w:p w:rsidR="0093342F" w:rsidRDefault="0093342F" w:rsidP="00794123">
            <w:pPr>
              <w:pStyle w:val="Normalny1"/>
              <w:spacing w:after="200" w:line="276" w:lineRule="auto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  <w:p w:rsidR="0093342F" w:rsidRDefault="0093342F" w:rsidP="00794123">
            <w:pPr>
              <w:pStyle w:val="Normalny1"/>
              <w:spacing w:after="200" w:line="276" w:lineRule="auto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3342F" w:rsidRDefault="0093342F" w:rsidP="00794123">
            <w:pPr>
              <w:pStyle w:val="Normalny1"/>
              <w:widowControl w:val="0"/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Cs/>
                <w:lang w:eastAsia="ar-SA"/>
              </w:rPr>
              <w:t xml:space="preserve">Co </w:t>
            </w:r>
            <w:r>
              <w:rPr>
                <w:rFonts w:ascii="Times New Roman" w:hAnsi="Times New Roman" w:cs="Times New Roman"/>
                <w:bCs/>
                <w:lang w:eastAsia="ar-SA"/>
              </w:rPr>
              <w:t xml:space="preserve">najmniej </w:t>
            </w:r>
            <w:r>
              <w:rPr>
                <w:rFonts w:ascii="Times New Roman" w:hAnsi="Times New Roman" w:cs="Times New Roman"/>
              </w:rPr>
              <w:t>dwoma specjalistycznymi samochodami - śmieciarkami przystosowanymi do opróżniania pojemników 60, 120, 240 i 1100 litrowych wraz z lokalizatorem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GPS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3342F" w:rsidRDefault="0093342F" w:rsidP="00794123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3342F" w:rsidRDefault="0093342F" w:rsidP="00794123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3342F" w:rsidRDefault="0093342F" w:rsidP="00794123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3342F" w:rsidRDefault="0093342F" w:rsidP="00794123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</w:tr>
      <w:tr w:rsidR="0093342F" w:rsidTr="00794123">
        <w:trPr>
          <w:trHeight w:val="1055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93342F" w:rsidRDefault="0093342F" w:rsidP="00794123">
            <w:pPr>
              <w:pStyle w:val="Normalny1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2. </w:t>
            </w:r>
          </w:p>
        </w:tc>
        <w:tc>
          <w:tcPr>
            <w:tcW w:w="2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3342F" w:rsidRDefault="0093342F" w:rsidP="00794123">
            <w:pPr>
              <w:pStyle w:val="Normalny1"/>
              <w:spacing w:after="200" w:line="276" w:lineRule="auto"/>
              <w:jc w:val="both"/>
              <w:rPr>
                <w:rFonts w:ascii="Times New Roman" w:eastAsia="Calibri" w:hAnsi="Times New Roman" w:cs="Times New Roman"/>
                <w:spacing w:val="-5"/>
                <w:lang w:eastAsia="en-US"/>
              </w:rPr>
            </w:pPr>
            <w:r>
              <w:rPr>
                <w:rFonts w:ascii="Times New Roman" w:eastAsia="Calibri" w:hAnsi="Times New Roman" w:cs="Times New Roman"/>
                <w:spacing w:val="-5"/>
                <w:lang w:eastAsia="en-US"/>
              </w:rPr>
              <w:t xml:space="preserve">Co najmniej </w:t>
            </w:r>
            <w:r>
              <w:rPr>
                <w:rFonts w:ascii="Times New Roman" w:hAnsi="Times New Roman" w:cs="Times New Roman"/>
              </w:rPr>
              <w:t xml:space="preserve">jednym samochodami typu </w:t>
            </w:r>
            <w:proofErr w:type="spellStart"/>
            <w:r>
              <w:rPr>
                <w:rFonts w:ascii="Times New Roman" w:hAnsi="Times New Roman" w:cs="Times New Roman"/>
              </w:rPr>
              <w:t>hakowiec</w:t>
            </w:r>
            <w:proofErr w:type="spellEnd"/>
            <w:r>
              <w:rPr>
                <w:rFonts w:ascii="Times New Roman" w:hAnsi="Times New Roman" w:cs="Times New Roman"/>
              </w:rPr>
              <w:t xml:space="preserve"> lub </w:t>
            </w:r>
            <w:proofErr w:type="spellStart"/>
            <w:r>
              <w:rPr>
                <w:rFonts w:ascii="Times New Roman" w:hAnsi="Times New Roman" w:cs="Times New Roman"/>
              </w:rPr>
              <w:t>bramowiec</w:t>
            </w:r>
            <w:proofErr w:type="spellEnd"/>
            <w:r>
              <w:rPr>
                <w:rFonts w:ascii="Times New Roman" w:hAnsi="Times New Roman" w:cs="Times New Roman"/>
              </w:rPr>
              <w:t xml:space="preserve"> wraz z urządzeniem lokalizującym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GPS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3342F" w:rsidRDefault="0093342F" w:rsidP="00794123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3342F" w:rsidRDefault="0093342F" w:rsidP="00794123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3342F" w:rsidRDefault="0093342F" w:rsidP="00794123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3342F" w:rsidRDefault="0093342F" w:rsidP="00794123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</w:tr>
      <w:tr w:rsidR="0093342F" w:rsidTr="00794123">
        <w:trPr>
          <w:trHeight w:val="1269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93342F" w:rsidRDefault="0093342F" w:rsidP="00794123">
            <w:pPr>
              <w:pStyle w:val="Normalny1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lastRenderedPageBreak/>
              <w:t>3.</w:t>
            </w:r>
          </w:p>
        </w:tc>
        <w:tc>
          <w:tcPr>
            <w:tcW w:w="2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3342F" w:rsidRDefault="0093342F" w:rsidP="00794123">
            <w:pPr>
              <w:pStyle w:val="Normalny1"/>
              <w:spacing w:after="200" w:line="276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Co najmniej </w:t>
            </w:r>
            <w:r>
              <w:rPr>
                <w:rFonts w:ascii="Times New Roman" w:hAnsi="Times New Roman" w:cs="Times New Roman"/>
              </w:rPr>
              <w:t>jednym samochodami przystosowanymi do odbioru odpadów z pojemników typu igloo (HDS) wyposażonymi w urządzenia lokalizujące</w:t>
            </w:r>
            <w:r>
              <w:rPr>
                <w:rFonts w:ascii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GPS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3342F" w:rsidRDefault="0093342F" w:rsidP="00794123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3342F" w:rsidRDefault="0093342F" w:rsidP="00794123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3342F" w:rsidRDefault="0093342F" w:rsidP="00794123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3342F" w:rsidRDefault="0093342F" w:rsidP="00794123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</w:tr>
      <w:tr w:rsidR="0093342F" w:rsidTr="00794123">
        <w:trPr>
          <w:trHeight w:val="1269"/>
        </w:trPr>
        <w:tc>
          <w:tcPr>
            <w:tcW w:w="4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93342F" w:rsidRDefault="0093342F" w:rsidP="00794123">
            <w:pPr>
              <w:pStyle w:val="Normalny1"/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4. </w:t>
            </w:r>
          </w:p>
        </w:tc>
        <w:tc>
          <w:tcPr>
            <w:tcW w:w="2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93342F" w:rsidRDefault="0093342F" w:rsidP="00794123">
            <w:pPr>
              <w:pStyle w:val="Normalny1"/>
              <w:spacing w:after="200" w:line="276" w:lineRule="auto"/>
              <w:jc w:val="both"/>
              <w:rPr>
                <w:rFonts w:ascii="Times New Roman" w:eastAsia="Calibri" w:hAnsi="Times New Roman" w:cs="Times New Roman"/>
                <w:spacing w:val="-5"/>
                <w:lang w:eastAsia="en-US"/>
              </w:rPr>
            </w:pPr>
            <w:r>
              <w:rPr>
                <w:rFonts w:ascii="Times New Roman" w:eastAsia="Calibri" w:hAnsi="Times New Roman"/>
                <w:spacing w:val="-5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5"/>
                <w:lang w:eastAsia="en-US"/>
              </w:rPr>
              <w:t xml:space="preserve">Co najmniej </w:t>
            </w:r>
            <w:r>
              <w:rPr>
                <w:rFonts w:ascii="Times New Roman" w:hAnsi="Times New Roman" w:cs="Times New Roman"/>
              </w:rPr>
              <w:t>dwoma samochodami ciężarowymi do odbioru odpadów selektywnych z urządzeniem lokalizującym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GPS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3342F" w:rsidRDefault="0093342F" w:rsidP="00794123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3342F" w:rsidRDefault="0093342F" w:rsidP="00794123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3342F" w:rsidRDefault="0093342F" w:rsidP="00794123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3342F" w:rsidRDefault="0093342F" w:rsidP="00794123">
            <w:pPr>
              <w:pStyle w:val="Normalny1"/>
              <w:spacing w:after="200"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</w:tr>
    </w:tbl>
    <w:p w:rsidR="0093342F" w:rsidRDefault="0093342F" w:rsidP="0093342F">
      <w:pPr>
        <w:pStyle w:val="Akapitzlist"/>
        <w:widowControl w:val="0"/>
        <w:tabs>
          <w:tab w:val="left" w:pos="486"/>
        </w:tabs>
        <w:adjustRightInd/>
        <w:ind w:left="0" w:right="-567"/>
        <w:rPr>
          <w:b/>
          <w:sz w:val="24"/>
          <w:szCs w:val="24"/>
        </w:rPr>
      </w:pPr>
      <w:r>
        <w:rPr>
          <w:b/>
          <w:sz w:val="24"/>
          <w:szCs w:val="24"/>
        </w:rPr>
        <w:t>Pojazdy winny być wyposażone w system monitoringu bazującego na systemie pozycjonowania satelitarnego, umożliwiającego trwałe zapisywanie, przechowywanie i odczytywanie danych o położeniu pojazdu i miejscach postoju oraz czujników zapisujących dane o miejscach wyładunku</w:t>
      </w:r>
      <w:r>
        <w:rPr>
          <w:b/>
          <w:spacing w:val="-15"/>
          <w:sz w:val="24"/>
          <w:szCs w:val="24"/>
        </w:rPr>
        <w:t xml:space="preserve"> </w:t>
      </w:r>
      <w:r>
        <w:rPr>
          <w:b/>
          <w:sz w:val="24"/>
          <w:szCs w:val="24"/>
        </w:rPr>
        <w:t>odpadów.</w:t>
      </w:r>
    </w:p>
    <w:p w:rsidR="0093342F" w:rsidRDefault="0093342F" w:rsidP="0093342F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93342F" w:rsidRDefault="0093342F" w:rsidP="0093342F">
      <w:pPr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Prawdziwość powyższego oświadczenia potwierdzam własnoręcznym podpisem - świadom odpowiedzialności karnej wynikającej z art. 233 § 1 i § 2 ustawy z dnia 6 czerwca 1997 r. – Kodeks karny (</w:t>
      </w:r>
      <w:proofErr w:type="spellStart"/>
      <w:r>
        <w:rPr>
          <w:rFonts w:ascii="Times New Roman" w:hAnsi="Times New Roman"/>
          <w:i/>
          <w:sz w:val="24"/>
          <w:szCs w:val="24"/>
        </w:rPr>
        <w:t>t.j</w:t>
      </w:r>
      <w:proofErr w:type="spellEnd"/>
      <w:r>
        <w:rPr>
          <w:rFonts w:ascii="Times New Roman" w:hAnsi="Times New Roman"/>
          <w:i/>
          <w:sz w:val="24"/>
          <w:szCs w:val="24"/>
        </w:rPr>
        <w:t>. Dz. U. z 2018, poz.1600 ze zm.).</w:t>
      </w:r>
    </w:p>
    <w:p w:rsidR="0093342F" w:rsidRDefault="0093342F" w:rsidP="0093342F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93342F" w:rsidRDefault="0093342F" w:rsidP="0093342F">
      <w:pPr>
        <w:spacing w:before="120"/>
        <w:rPr>
          <w:rFonts w:ascii="Times New Roman" w:hAnsi="Times New Roman"/>
          <w:b/>
          <w:bCs/>
          <w:i/>
          <w:sz w:val="18"/>
          <w:szCs w:val="18"/>
        </w:rPr>
      </w:pPr>
    </w:p>
    <w:p w:rsidR="0093342F" w:rsidRDefault="0093342F" w:rsidP="0093342F">
      <w:pPr>
        <w:spacing w:before="120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i/>
          <w:sz w:val="18"/>
          <w:szCs w:val="18"/>
        </w:rPr>
        <w:t xml:space="preserve">Dokument może być podpisany kwalifikowanym podpisem elektronicznym </w:t>
      </w:r>
      <w:r>
        <w:rPr>
          <w:rFonts w:ascii="Times New Roman" w:hAnsi="Times New Roman"/>
          <w:b/>
          <w:bCs/>
          <w:i/>
          <w:sz w:val="18"/>
          <w:szCs w:val="18"/>
        </w:rPr>
        <w:br/>
        <w:t xml:space="preserve">przez wykonawcę lub może być podpisany podpisem własnoręcznym i przekazany w elektronicznej kopii dokumentu </w:t>
      </w:r>
      <w:r>
        <w:rPr>
          <w:rFonts w:ascii="Times New Roman" w:hAnsi="Times New Roman"/>
          <w:b/>
          <w:bCs/>
          <w:i/>
          <w:sz w:val="18"/>
          <w:szCs w:val="18"/>
        </w:rPr>
        <w:br/>
        <w:t>potwierdzonej za zgodność z oryginałem kwalifikowanym podpisem elektronicznym przez wykonawcę</w:t>
      </w:r>
    </w:p>
    <w:p w:rsidR="0093342F" w:rsidRDefault="0093342F" w:rsidP="0093342F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93342F" w:rsidRDefault="0093342F" w:rsidP="0093342F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93342F" w:rsidRDefault="0093342F" w:rsidP="0093342F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93342F" w:rsidRDefault="0093342F" w:rsidP="0093342F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93342F" w:rsidRDefault="0093342F" w:rsidP="0093342F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..........................................., dnia …………..     … ....................................................................</w:t>
      </w:r>
    </w:p>
    <w:p w:rsidR="0093342F" w:rsidRDefault="0093342F" w:rsidP="0093342F">
      <w:pPr>
        <w:autoSpaceDE w:val="0"/>
        <w:autoSpaceDN w:val="0"/>
        <w:adjustRightInd w:val="0"/>
        <w:ind w:left="4248" w:firstLine="70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Podpis wraz z pieczęcią osoby uprawnionej</w:t>
      </w:r>
    </w:p>
    <w:p w:rsidR="0093342F" w:rsidRDefault="0093342F" w:rsidP="0093342F">
      <w:pPr>
        <w:autoSpaceDE w:val="0"/>
        <w:autoSpaceDN w:val="0"/>
        <w:adjustRightInd w:val="0"/>
        <w:ind w:left="4248" w:firstLine="708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do reprezentowania Wykonawcy</w:t>
      </w:r>
    </w:p>
    <w:p w:rsidR="0093342F" w:rsidRDefault="0093342F" w:rsidP="0093342F">
      <w:pPr>
        <w:pStyle w:val="p"/>
      </w:pPr>
    </w:p>
    <w:p w:rsidR="0093342F" w:rsidRDefault="0093342F" w:rsidP="0093342F">
      <w:pPr>
        <w:pStyle w:val="p"/>
      </w:pPr>
    </w:p>
    <w:p w:rsidR="00001341" w:rsidRDefault="00001341" w:rsidP="0093342F">
      <w:pPr>
        <w:pStyle w:val="center"/>
      </w:pPr>
      <w:bookmarkStart w:id="0" w:name="_GoBack"/>
      <w:bookmarkEnd w:id="0"/>
    </w:p>
    <w:sectPr w:rsidR="00001341" w:rsidSect="00EB0C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4" w:bottom="1418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D59" w:rsidRDefault="001C7D59" w:rsidP="001C7D59">
      <w:pPr>
        <w:spacing w:after="0" w:line="240" w:lineRule="auto"/>
      </w:pPr>
      <w:r>
        <w:separator/>
      </w:r>
    </w:p>
  </w:endnote>
  <w:endnote w:type="continuationSeparator" w:id="0">
    <w:p w:rsidR="001C7D59" w:rsidRDefault="001C7D59" w:rsidP="001C7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D59" w:rsidRDefault="001C7D5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D59" w:rsidRDefault="001C7D5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D59" w:rsidRDefault="001C7D5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D59" w:rsidRDefault="001C7D59" w:rsidP="001C7D59">
      <w:pPr>
        <w:spacing w:after="0" w:line="240" w:lineRule="auto"/>
      </w:pPr>
      <w:r>
        <w:separator/>
      </w:r>
    </w:p>
  </w:footnote>
  <w:footnote w:type="continuationSeparator" w:id="0">
    <w:p w:rsidR="001C7D59" w:rsidRDefault="001C7D59" w:rsidP="001C7D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D59" w:rsidRDefault="001C7D5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D59" w:rsidRDefault="001C7D5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D59" w:rsidRDefault="001C7D5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005"/>
    <w:rsid w:val="00001341"/>
    <w:rsid w:val="00024A11"/>
    <w:rsid w:val="001C7D59"/>
    <w:rsid w:val="003372CE"/>
    <w:rsid w:val="004B56FE"/>
    <w:rsid w:val="00517820"/>
    <w:rsid w:val="006C3AAD"/>
    <w:rsid w:val="00776808"/>
    <w:rsid w:val="0093342F"/>
    <w:rsid w:val="00BF549F"/>
    <w:rsid w:val="00CE0544"/>
    <w:rsid w:val="00CF1005"/>
    <w:rsid w:val="00D317D2"/>
    <w:rsid w:val="00F5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F7B820-E341-43F2-9048-352F981D4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7820"/>
    <w:rPr>
      <w:rFonts w:ascii="Arial Narrow" w:eastAsia="Arial Narrow" w:hAnsi="Arial Narrow" w:cs="Arial Narr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517820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517820"/>
    <w:pPr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tableCenter">
    <w:name w:val="tableCenter"/>
    <w:rsid w:val="00517820"/>
    <w:pPr>
      <w:spacing w:after="0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517820"/>
    <w:pPr>
      <w:jc w:val="right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517820"/>
    <w:rPr>
      <w:b/>
    </w:rPr>
  </w:style>
  <w:style w:type="paragraph" w:styleId="Tytu">
    <w:name w:val="Title"/>
    <w:basedOn w:val="Normalny"/>
    <w:link w:val="TytuZnak"/>
    <w:qFormat/>
    <w:rsid w:val="00F50B70"/>
    <w:pPr>
      <w:spacing w:before="120" w:after="0" w:line="36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ytuZnak">
    <w:name w:val="Tytuł Znak"/>
    <w:basedOn w:val="Domylnaczcionkaakapitu"/>
    <w:link w:val="Tytu"/>
    <w:rsid w:val="00F50B70"/>
    <w:rPr>
      <w:rFonts w:ascii="Arial" w:eastAsia="Times New Roman" w:hAnsi="Arial" w:cs="Times New Roman"/>
      <w:b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C7D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7D59"/>
    <w:rPr>
      <w:rFonts w:ascii="Arial Narrow" w:eastAsia="Arial Narrow" w:hAnsi="Arial Narrow" w:cs="Arial Narrow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C7D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7D59"/>
    <w:rPr>
      <w:rFonts w:ascii="Arial Narrow" w:eastAsia="Arial Narrow" w:hAnsi="Arial Narrow" w:cs="Arial Narrow"/>
      <w:lang w:eastAsia="pl-PL"/>
    </w:rPr>
  </w:style>
  <w:style w:type="paragraph" w:styleId="Akapitzlist">
    <w:name w:val="List Paragraph"/>
    <w:basedOn w:val="Normalny"/>
    <w:uiPriority w:val="1"/>
    <w:qFormat/>
    <w:rsid w:val="0093342F"/>
    <w:pPr>
      <w:autoSpaceDE w:val="0"/>
      <w:autoSpaceDN w:val="0"/>
      <w:adjustRightInd w:val="0"/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bCs/>
      <w:iCs/>
    </w:rPr>
  </w:style>
  <w:style w:type="paragraph" w:customStyle="1" w:styleId="Normalny1">
    <w:name w:val="Normalny1"/>
    <w:uiPriority w:val="99"/>
    <w:qFormat/>
    <w:rsid w:val="0093342F"/>
    <w:pPr>
      <w:suppressAutoHyphens/>
      <w:spacing w:after="0" w:line="240" w:lineRule="auto"/>
    </w:pPr>
    <w:rPr>
      <w:rFonts w:ascii="Calibri" w:eastAsia="Times New Roman" w:hAnsi="Calibri" w:cs="Calibri"/>
      <w:color w:val="00000A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349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Janiak</dc:creator>
  <cp:keywords/>
  <dc:description/>
  <cp:lastModifiedBy>Agnieszka Janiak</cp:lastModifiedBy>
  <cp:revision>3</cp:revision>
  <dcterms:created xsi:type="dcterms:W3CDTF">2021-08-04T09:38:00Z</dcterms:created>
  <dcterms:modified xsi:type="dcterms:W3CDTF">2021-08-04T10:02:00Z</dcterms:modified>
</cp:coreProperties>
</file>